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B3C" w:rsidRPr="00001B3C" w:rsidRDefault="00001B3C" w:rsidP="00001B3C">
      <w:pPr>
        <w:pStyle w:val="Default"/>
        <w:rPr>
          <w:i/>
          <w:color w:val="auto"/>
          <w:sz w:val="22"/>
          <w:szCs w:val="22"/>
        </w:rPr>
      </w:pPr>
      <w:r w:rsidRPr="00001B3C">
        <w:rPr>
          <w:i/>
          <w:color w:val="auto"/>
          <w:sz w:val="22"/>
          <w:szCs w:val="22"/>
        </w:rPr>
        <w:t>Allegato al modello B</w:t>
      </w:r>
    </w:p>
    <w:p w:rsidR="00001B3C" w:rsidRDefault="00001B3C" w:rsidP="001B42CC">
      <w:pPr>
        <w:pStyle w:val="Default"/>
        <w:jc w:val="center"/>
        <w:rPr>
          <w:color w:val="auto"/>
          <w:spacing w:val="4"/>
          <w:u w:val="single"/>
          <w:lang w:eastAsia="zh-CN"/>
        </w:rPr>
      </w:pPr>
    </w:p>
    <w:p w:rsidR="0086297E" w:rsidRPr="0086297E" w:rsidRDefault="0086297E" w:rsidP="0086297E">
      <w:pPr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</w:rPr>
      </w:pPr>
    </w:p>
    <w:p w:rsidR="0086297E" w:rsidRPr="0086297E" w:rsidRDefault="0086297E" w:rsidP="0086297E">
      <w:pPr>
        <w:autoSpaceDE w:val="0"/>
        <w:autoSpaceDN w:val="0"/>
        <w:adjustRightInd w:val="0"/>
        <w:jc w:val="center"/>
        <w:rPr>
          <w:spacing w:val="4"/>
          <w:sz w:val="24"/>
          <w:szCs w:val="24"/>
          <w:u w:val="single"/>
          <w:lang w:eastAsia="zh-CN"/>
        </w:rPr>
      </w:pPr>
      <w:r w:rsidRPr="0086297E">
        <w:rPr>
          <w:spacing w:val="4"/>
          <w:sz w:val="24"/>
          <w:szCs w:val="24"/>
          <w:u w:val="single"/>
          <w:lang w:eastAsia="zh-CN"/>
        </w:rPr>
        <w:t>DICHIARAZIONI A CORREDO DELL’OFFERTA ECONOMICA</w:t>
      </w: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001B3C" w:rsidRDefault="00001B3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2"/>
          <w:szCs w:val="22"/>
        </w:rPr>
      </w:pPr>
      <w:r w:rsidRPr="00F31AAF">
        <w:rPr>
          <w:b/>
          <w:spacing w:val="4"/>
          <w:lang w:eastAsia="zh-CN"/>
        </w:rPr>
        <w:t>“</w:t>
      </w:r>
      <w:r w:rsidRPr="009C1FE9">
        <w:rPr>
          <w:b/>
          <w:color w:val="auto"/>
          <w:spacing w:val="4"/>
          <w:lang w:eastAsia="zh-CN"/>
        </w:rPr>
        <w:t>FORNITURA E POSA IN OPERA PER L’AMPLIAMENTO/SOSTITUZIONE ED IMPLEMENTAZIONE DELL’IMPIANTO DI VIDEOSORVEGLIANZA GIA’ ESISTENTE SUI TERRITORI COMUNALI DI JERAGO CON ORAGO E SOLBIATE ARNO</w:t>
      </w:r>
      <w:r w:rsidRPr="00F31AAF">
        <w:rPr>
          <w:b/>
          <w:spacing w:val="4"/>
          <w:lang w:eastAsia="zh-CN"/>
        </w:rPr>
        <w:t>”</w:t>
      </w: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auto"/>
          <w:sz w:val="22"/>
          <w:szCs w:val="22"/>
        </w:rPr>
      </w:pPr>
      <w:r w:rsidRPr="009C1FE9">
        <w:rPr>
          <w:color w:val="auto"/>
          <w:sz w:val="22"/>
          <w:szCs w:val="22"/>
        </w:rPr>
        <w:t xml:space="preserve">procedura negoziata ai sensi dell’art.36 comma 2, lettera b), del D. </w:t>
      </w:r>
      <w:proofErr w:type="spellStart"/>
      <w:r w:rsidRPr="009C1FE9">
        <w:rPr>
          <w:color w:val="auto"/>
          <w:sz w:val="22"/>
          <w:szCs w:val="22"/>
        </w:rPr>
        <w:t>Lgs</w:t>
      </w:r>
      <w:proofErr w:type="spellEnd"/>
      <w:r w:rsidRPr="009C1FE9">
        <w:rPr>
          <w:color w:val="auto"/>
          <w:sz w:val="22"/>
          <w:szCs w:val="22"/>
        </w:rPr>
        <w:t xml:space="preserve">. n. 50/2016 e </w:t>
      </w:r>
      <w:proofErr w:type="spellStart"/>
      <w:r w:rsidRPr="009C1FE9">
        <w:rPr>
          <w:color w:val="auto"/>
          <w:sz w:val="22"/>
          <w:szCs w:val="22"/>
        </w:rPr>
        <w:t>s.m.i.</w:t>
      </w:r>
      <w:proofErr w:type="spellEnd"/>
    </w:p>
    <w:p w:rsidR="00EF0B42" w:rsidRPr="00EF0B42" w:rsidRDefault="00EF0B42" w:rsidP="00EF0B42">
      <w:pPr>
        <w:pStyle w:val="Titolo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center"/>
        <w:rPr>
          <w:rFonts w:ascii="Times New Roman" w:hAnsi="Times New Roman"/>
          <w:b/>
          <w:spacing w:val="4"/>
          <w:sz w:val="24"/>
          <w:szCs w:val="24"/>
          <w:lang w:eastAsia="zh-CN"/>
        </w:rPr>
      </w:pPr>
      <w:bookmarkStart w:id="0" w:name="_GoBack"/>
      <w:r w:rsidRPr="00EF0B42">
        <w:rPr>
          <w:rFonts w:ascii="Times New Roman" w:hAnsi="Times New Roman"/>
          <w:b/>
          <w:spacing w:val="4"/>
          <w:sz w:val="24"/>
          <w:szCs w:val="24"/>
          <w:lang w:eastAsia="zh-CN"/>
        </w:rPr>
        <w:t xml:space="preserve">N. GARA: 6789053 - CIG: 7132470C6E - CPV: 32323500-8 </w:t>
      </w:r>
    </w:p>
    <w:bookmarkEnd w:id="0"/>
    <w:p w:rsidR="00925AFF" w:rsidRDefault="00925AFF" w:rsidP="00925AFF">
      <w:pPr>
        <w:pStyle w:val="Default"/>
      </w:pPr>
    </w:p>
    <w:p w:rsidR="00001B3C" w:rsidRDefault="00001B3C" w:rsidP="00925AFF">
      <w:pPr>
        <w:pStyle w:val="Default"/>
      </w:pPr>
    </w:p>
    <w:p w:rsidR="001B42CC" w:rsidRDefault="007C2444" w:rsidP="00661BE9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 w:rsidR="007D28DC">
        <w:rPr>
          <w:spacing w:val="-1"/>
          <w:sz w:val="22"/>
          <w:szCs w:val="22"/>
        </w:rPr>
        <w:t>________</w:t>
      </w:r>
      <w:r w:rsidR="00A306C3" w:rsidRPr="007D28DC">
        <w:rPr>
          <w:spacing w:val="-1"/>
          <w:sz w:val="22"/>
          <w:szCs w:val="22"/>
        </w:rPr>
        <w:t>______</w:t>
      </w:r>
      <w:r w:rsidRPr="007D28DC">
        <w:rPr>
          <w:spacing w:val="-1"/>
          <w:sz w:val="22"/>
          <w:szCs w:val="22"/>
        </w:rPr>
        <w:t>________________</w:t>
      </w:r>
      <w:r w:rsidR="00712E89" w:rsidRPr="007D28DC">
        <w:rPr>
          <w:spacing w:val="-1"/>
          <w:sz w:val="22"/>
          <w:szCs w:val="22"/>
        </w:rPr>
        <w:t>_______</w:t>
      </w:r>
      <w:r w:rsidRPr="007D28DC">
        <w:rPr>
          <w:spacing w:val="-1"/>
          <w:sz w:val="22"/>
          <w:szCs w:val="22"/>
        </w:rPr>
        <w:t>____________</w:t>
      </w:r>
      <w:r w:rsidR="009F4FF7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______________________ </w:t>
      </w:r>
      <w:r w:rsidRPr="007D28DC">
        <w:rPr>
          <w:sz w:val="22"/>
          <w:szCs w:val="22"/>
        </w:rPr>
        <w:t xml:space="preserve">nato </w:t>
      </w:r>
      <w:r w:rsidR="00404DD8">
        <w:rPr>
          <w:sz w:val="22"/>
          <w:szCs w:val="22"/>
        </w:rPr>
        <w:t>a ____________________________________________________________</w:t>
      </w:r>
      <w:r w:rsidR="009F4FF7">
        <w:rPr>
          <w:sz w:val="22"/>
          <w:szCs w:val="22"/>
        </w:rPr>
        <w:t>______</w:t>
      </w:r>
      <w:r w:rsidR="00404DD8">
        <w:rPr>
          <w:sz w:val="22"/>
          <w:szCs w:val="22"/>
        </w:rPr>
        <w:t xml:space="preserve">__ </w:t>
      </w:r>
      <w:r w:rsidRPr="007D28DC">
        <w:rPr>
          <w:sz w:val="22"/>
          <w:szCs w:val="22"/>
        </w:rPr>
        <w:t>il ____/____/_________ in qualità di _</w:t>
      </w:r>
      <w:r w:rsidR="00712E89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</w:t>
      </w:r>
      <w:r w:rsidR="00712E89" w:rsidRPr="007D28DC">
        <w:rPr>
          <w:sz w:val="22"/>
          <w:szCs w:val="22"/>
        </w:rPr>
        <w:t>_</w:t>
      </w:r>
      <w:r w:rsidR="00A306C3" w:rsidRPr="007D28DC">
        <w:rPr>
          <w:sz w:val="22"/>
          <w:szCs w:val="22"/>
        </w:rPr>
        <w:t>______</w:t>
      </w:r>
      <w:r w:rsidR="00D97D85" w:rsidRPr="007D28DC">
        <w:rPr>
          <w:sz w:val="22"/>
          <w:szCs w:val="22"/>
        </w:rPr>
        <w:t>_________________________</w:t>
      </w:r>
      <w:r w:rsidR="00404DD8">
        <w:rPr>
          <w:sz w:val="22"/>
          <w:szCs w:val="22"/>
        </w:rPr>
        <w:t>________________________</w:t>
      </w:r>
      <w:r w:rsidR="00D97D85" w:rsidRPr="007D28DC">
        <w:rPr>
          <w:sz w:val="22"/>
          <w:szCs w:val="22"/>
        </w:rPr>
        <w:t>___</w:t>
      </w:r>
      <w:r w:rsidRPr="007D28DC">
        <w:rPr>
          <w:sz w:val="22"/>
          <w:szCs w:val="22"/>
        </w:rPr>
        <w:t>_____ dell’impresa _</w:t>
      </w:r>
      <w:r w:rsidR="00712E89" w:rsidRPr="007D28DC">
        <w:rPr>
          <w:sz w:val="22"/>
          <w:szCs w:val="22"/>
        </w:rPr>
        <w:t>_________________________________</w:t>
      </w:r>
      <w:r w:rsidRPr="007D28DC">
        <w:rPr>
          <w:sz w:val="22"/>
          <w:szCs w:val="22"/>
        </w:rPr>
        <w:t>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</w:t>
      </w:r>
      <w:r w:rsidR="009F4FF7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 con sede in __________________________</w:t>
      </w:r>
      <w:r w:rsidR="00712E89" w:rsidRPr="007D28DC">
        <w:rPr>
          <w:sz w:val="22"/>
          <w:szCs w:val="22"/>
        </w:rPr>
        <w:t>_______________</w:t>
      </w:r>
      <w:r w:rsidR="00A306C3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</w:t>
      </w:r>
      <w:r w:rsidR="009F4FF7">
        <w:rPr>
          <w:sz w:val="22"/>
          <w:szCs w:val="22"/>
        </w:rPr>
        <w:t>_____</w:t>
      </w:r>
      <w:r w:rsidRPr="007D28DC">
        <w:rPr>
          <w:sz w:val="22"/>
          <w:szCs w:val="22"/>
        </w:rPr>
        <w:t xml:space="preserve">__________ </w:t>
      </w:r>
      <w:r w:rsidRPr="007D28DC">
        <w:rPr>
          <w:spacing w:val="-1"/>
          <w:sz w:val="22"/>
          <w:szCs w:val="22"/>
        </w:rPr>
        <w:t>con C.F. n. ___</w:t>
      </w:r>
      <w:r w:rsidR="009F4FF7">
        <w:rPr>
          <w:spacing w:val="-1"/>
          <w:sz w:val="22"/>
          <w:szCs w:val="22"/>
        </w:rPr>
        <w:t>______</w:t>
      </w:r>
      <w:r w:rsidRPr="007D28DC">
        <w:rPr>
          <w:spacing w:val="-1"/>
          <w:sz w:val="22"/>
          <w:szCs w:val="22"/>
        </w:rPr>
        <w:t>________</w:t>
      </w:r>
      <w:r w:rsidR="00712E89" w:rsidRP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</w:t>
      </w:r>
      <w:r w:rsid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</w:t>
      </w:r>
      <w:r w:rsidR="00A306C3" w:rsidRPr="007D28DC"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 xml:space="preserve">_____ </w:t>
      </w:r>
      <w:r w:rsidRPr="007D28DC">
        <w:rPr>
          <w:sz w:val="22"/>
          <w:szCs w:val="22"/>
        </w:rPr>
        <w:t xml:space="preserve">con partita IVA n. </w:t>
      </w:r>
      <w:r w:rsidR="00712E89" w:rsidRPr="007D28DC">
        <w:rPr>
          <w:spacing w:val="-1"/>
          <w:sz w:val="22"/>
          <w:szCs w:val="22"/>
        </w:rPr>
        <w:t>___</w:t>
      </w:r>
      <w:r w:rsidR="00A306C3" w:rsidRP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</w:t>
      </w:r>
      <w:r w:rsid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________</w:t>
      </w:r>
      <w:r w:rsidR="009F4FF7">
        <w:rPr>
          <w:spacing w:val="-1"/>
          <w:sz w:val="22"/>
          <w:szCs w:val="22"/>
        </w:rPr>
        <w:t>__</w:t>
      </w:r>
      <w:r w:rsidR="00712E89" w:rsidRPr="007D28DC">
        <w:rPr>
          <w:spacing w:val="-1"/>
          <w:sz w:val="22"/>
          <w:szCs w:val="22"/>
        </w:rPr>
        <w:t>_________</w:t>
      </w:r>
      <w:r w:rsidR="00E43427" w:rsidRPr="007D28DC">
        <w:rPr>
          <w:sz w:val="22"/>
          <w:szCs w:val="22"/>
        </w:rPr>
        <w:t xml:space="preserve">, </w:t>
      </w:r>
    </w:p>
    <w:p w:rsidR="0086046B" w:rsidRPr="00025C85" w:rsidRDefault="0086046B" w:rsidP="0086046B">
      <w:pPr>
        <w:autoSpaceDE w:val="0"/>
        <w:autoSpaceDN w:val="0"/>
        <w:adjustRightInd w:val="0"/>
        <w:spacing w:line="360" w:lineRule="auto"/>
        <w:jc w:val="both"/>
        <w:rPr>
          <w:spacing w:val="-1"/>
          <w:sz w:val="22"/>
          <w:szCs w:val="22"/>
        </w:rPr>
      </w:pPr>
      <w:r w:rsidRPr="00025C85">
        <w:rPr>
          <w:spacing w:val="-1"/>
          <w:sz w:val="22"/>
          <w:szCs w:val="22"/>
        </w:rPr>
        <w:t>Consapevole delle sanzioni penali previste, in caso di dichiarazione mendace, dall’art. 76 del D.P.R. 28 dicembre 2000, n. 445, dell’eventuale diniego di partecipazione a gare future, ai sensi degli artt. 46 e 47 del D.P.R. 28 dicembre 2000, n. 445;</w:t>
      </w:r>
    </w:p>
    <w:p w:rsidR="0086046B" w:rsidRDefault="0086046B" w:rsidP="0086046B">
      <w:pPr>
        <w:spacing w:line="360" w:lineRule="auto"/>
        <w:jc w:val="center"/>
        <w:rPr>
          <w:b/>
          <w:sz w:val="24"/>
          <w:szCs w:val="24"/>
        </w:rPr>
      </w:pPr>
      <w:r w:rsidRPr="00AD3CC6">
        <w:rPr>
          <w:b/>
          <w:sz w:val="24"/>
          <w:szCs w:val="24"/>
        </w:rPr>
        <w:t>DICHIARA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che non sussistono condizioni di incapacità a stipulare contratti con la Pubblica Amministrazione ai sensi della legge n. 646 del 13.9.1982 e successive modificazioni e integrazioni; 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 w:rsidRPr="00025C85">
        <w:rPr>
          <w:sz w:val="23"/>
          <w:szCs w:val="23"/>
        </w:rPr>
        <w:t xml:space="preserve">di aver esaminato gli atti di gara, e di accettarne integralmente, senza riserve e condizioni, tutte le disposizioni, clausole, limitazioni e responsabilità in essi contenute; 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 w:rsidRPr="00025C85">
        <w:rPr>
          <w:sz w:val="23"/>
          <w:szCs w:val="23"/>
        </w:rPr>
        <w:t xml:space="preserve">di aver preso esatta conoscenza di tutte le circostanze generali e particolari che possono influire sulla determinazione delle condizioni contrattuali e di avere giudicato i prezzi medesimi nel loro complesso equi e remunerativi e tali da consentire l’offerta economica che viene presentata; 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 w:rsidRPr="00025C85">
        <w:rPr>
          <w:sz w:val="23"/>
          <w:szCs w:val="23"/>
        </w:rPr>
        <w:t xml:space="preserve">di aver tenuto conto, nel redigere l’offerta, degli obblighi derivanti dal C.C.N.L. di categoria e delle relative disposizioni in materia di sicurezza e protezione dei lavoratori ai sensi del </w:t>
      </w:r>
      <w:proofErr w:type="spellStart"/>
      <w:r w:rsidRPr="00025C85">
        <w:rPr>
          <w:sz w:val="23"/>
          <w:szCs w:val="23"/>
        </w:rPr>
        <w:t>D.Lgs.</w:t>
      </w:r>
      <w:proofErr w:type="spellEnd"/>
      <w:r w:rsidRPr="00025C85">
        <w:rPr>
          <w:sz w:val="23"/>
          <w:szCs w:val="23"/>
        </w:rPr>
        <w:t xml:space="preserve"> 81/2008, delle condizioni di lavoro di previdenza e assistenza nonché l’impegno, nell’espletamento del servizio, all’osservanza delle normative in materia ai sensi del </w:t>
      </w:r>
      <w:proofErr w:type="spellStart"/>
      <w:r w:rsidRPr="00025C85">
        <w:rPr>
          <w:sz w:val="23"/>
          <w:szCs w:val="23"/>
        </w:rPr>
        <w:t>D.Lgs.</w:t>
      </w:r>
      <w:proofErr w:type="spellEnd"/>
      <w:r w:rsidRPr="00025C85">
        <w:rPr>
          <w:sz w:val="23"/>
          <w:szCs w:val="23"/>
        </w:rPr>
        <w:t xml:space="preserve"> 50/2016; 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 w:rsidRPr="00025C85">
        <w:rPr>
          <w:sz w:val="23"/>
          <w:szCs w:val="23"/>
        </w:rPr>
        <w:t>di applicare al personale che eseguirà il servizio il seguente CCNL ____________________</w:t>
      </w:r>
      <w:r>
        <w:rPr>
          <w:sz w:val="23"/>
          <w:szCs w:val="23"/>
        </w:rPr>
        <w:t>__________</w:t>
      </w:r>
      <w:r w:rsidRPr="00025C85">
        <w:rPr>
          <w:sz w:val="23"/>
          <w:szCs w:val="23"/>
        </w:rPr>
        <w:t xml:space="preserve">; </w:t>
      </w:r>
    </w:p>
    <w:p w:rsidR="0086046B" w:rsidRPr="00025C85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</w:pPr>
      <w:r w:rsidRPr="00025C85">
        <w:rPr>
          <w:sz w:val="23"/>
          <w:szCs w:val="23"/>
        </w:rPr>
        <w:t xml:space="preserve">di attuare, a favore dei dipendenti tutte le condizioni normative, retributive e assicurative, non inferiori a quelle previste dai C.C.N.L. di settore e accordi locali in quanto applicabili alla data dell'offerta; </w:t>
      </w:r>
    </w:p>
    <w:p w:rsidR="0086046B" w:rsidRDefault="0086046B" w:rsidP="00001B3C">
      <w:pPr>
        <w:pStyle w:val="Default"/>
        <w:numPr>
          <w:ilvl w:val="0"/>
          <w:numId w:val="19"/>
        </w:numPr>
        <w:spacing w:after="27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 assentire alla eventuale proroga del contratto obbligandosi a mantenere ferma la proposta di proroga, ai sensi dell’art. 1329 del Codice Civile; </w:t>
      </w:r>
    </w:p>
    <w:p w:rsidR="0086046B" w:rsidRDefault="0086046B" w:rsidP="00001B3C">
      <w:pPr>
        <w:pStyle w:val="Default"/>
        <w:numPr>
          <w:ilvl w:val="0"/>
          <w:numId w:val="19"/>
        </w:numPr>
        <w:spacing w:after="27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di non aver presentato offerta per la gara in oggetto con altre imprese con le quali esistono rapporti di collegamento e controllo determinanti in base ai criteri di cui all’art. 2359 del Codice Civile, nonché di non aver posto o partecipato ad azioni comunque dirette a condizionare il regolare svolgimento della gara; </w:t>
      </w:r>
    </w:p>
    <w:p w:rsidR="0086046B" w:rsidRDefault="0086046B" w:rsidP="00001B3C">
      <w:pPr>
        <w:pStyle w:val="Default"/>
        <w:numPr>
          <w:ilvl w:val="0"/>
          <w:numId w:val="19"/>
        </w:numPr>
        <w:spacing w:after="27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 eseguire, in caso di aggiudicazione, il servizio, oggetto dell’appalto, conformemente a tutti i patti, modalità e condizioni di cui agli stessi atti di gara; </w:t>
      </w:r>
    </w:p>
    <w:p w:rsidR="0086046B" w:rsidRDefault="0086046B" w:rsidP="00001B3C">
      <w:pPr>
        <w:pStyle w:val="Default"/>
        <w:numPr>
          <w:ilvl w:val="0"/>
          <w:numId w:val="19"/>
        </w:numPr>
        <w:spacing w:after="27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 assumersi qualsiasi responsabilità ed oneri nei confronti del Comune di Jerago con Orago e del Comune di Solbiate Arno e di terzi, nei casi di mancata adozione di quei provvedimenti utili alla salvaguardia delle persone e degli strumenti coinvolti e non, nell’esecuzione del contratto; </w:t>
      </w:r>
    </w:p>
    <w:p w:rsidR="0086046B" w:rsidRDefault="0086046B" w:rsidP="00001B3C">
      <w:pPr>
        <w:pStyle w:val="Default"/>
        <w:numPr>
          <w:ilvl w:val="0"/>
          <w:numId w:val="19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 eseguire, in caso di aggiudicazione, la prestazione richiesta nei modi e nei tempi previsti dal capitolato tecnico; </w:t>
      </w:r>
    </w:p>
    <w:p w:rsidR="0086046B" w:rsidRDefault="0086046B" w:rsidP="00001B3C">
      <w:pPr>
        <w:spacing w:line="360" w:lineRule="auto"/>
        <w:jc w:val="both"/>
        <w:rPr>
          <w:b/>
          <w:sz w:val="22"/>
          <w:szCs w:val="22"/>
        </w:rPr>
      </w:pPr>
    </w:p>
    <w:p w:rsidR="009F4FF7" w:rsidRDefault="009F4FF7" w:rsidP="009F4FF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Data ___________________________</w:t>
      </w:r>
    </w:p>
    <w:p w:rsidR="0086046B" w:rsidRDefault="0086046B" w:rsidP="009F4FF7">
      <w:pPr>
        <w:spacing w:line="360" w:lineRule="auto"/>
        <w:jc w:val="both"/>
        <w:rPr>
          <w:sz w:val="22"/>
          <w:szCs w:val="22"/>
        </w:rPr>
      </w:pPr>
    </w:p>
    <w:p w:rsidR="0086046B" w:rsidRDefault="0086046B" w:rsidP="009F4FF7">
      <w:pPr>
        <w:spacing w:line="360" w:lineRule="auto"/>
        <w:jc w:val="both"/>
        <w:rPr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042047" w:rsidTr="00042047">
        <w:tc>
          <w:tcPr>
            <w:tcW w:w="10606" w:type="dxa"/>
            <w:gridSpan w:val="2"/>
          </w:tcPr>
          <w:p w:rsidR="00042047" w:rsidRDefault="00042047" w:rsidP="00042047">
            <w:pPr>
              <w:spacing w:line="360" w:lineRule="auto"/>
              <w:jc w:val="center"/>
            </w:pPr>
            <w:r>
              <w:t>TIMBRO E FIRME</w:t>
            </w:r>
            <w:r>
              <w:rPr>
                <w:rStyle w:val="Rimandonotaapidipagina"/>
              </w:rPr>
              <w:footnoteReference w:id="1"/>
            </w:r>
          </w:p>
        </w:tc>
      </w:tr>
      <w:tr w:rsidR="009F4FF7" w:rsidTr="00042047">
        <w:tc>
          <w:tcPr>
            <w:tcW w:w="5303" w:type="dxa"/>
          </w:tcPr>
          <w:p w:rsidR="009F4FF7" w:rsidRDefault="00042047" w:rsidP="00042047">
            <w:pPr>
              <w:spacing w:line="360" w:lineRule="auto"/>
              <w:jc w:val="center"/>
            </w:pPr>
            <w:r>
              <w:t>IL TITOLARE/LEGALE RAPPRESENTANTE DELL’IMPRESA/SOCIETÀ CAPOGRUPPO/CONSORZI</w:t>
            </w:r>
          </w:p>
          <w:p w:rsidR="00042047" w:rsidRDefault="00042047" w:rsidP="00042047">
            <w:pPr>
              <w:spacing w:line="360" w:lineRule="auto"/>
              <w:jc w:val="center"/>
            </w:pPr>
          </w:p>
          <w:p w:rsidR="00042047" w:rsidRDefault="00042047" w:rsidP="0004204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t>_________________________________________</w:t>
            </w:r>
          </w:p>
        </w:tc>
        <w:tc>
          <w:tcPr>
            <w:tcW w:w="5303" w:type="dxa"/>
          </w:tcPr>
          <w:p w:rsidR="009F4FF7" w:rsidRDefault="00042047" w:rsidP="00042047">
            <w:pPr>
              <w:spacing w:line="360" w:lineRule="auto"/>
              <w:jc w:val="center"/>
            </w:pPr>
            <w:r>
              <w:t>IL TITOLARE/LEGALE RAPPRESENTANTE DELLA/LE SOCIETÀ MANDANTE/I CONSORZIATE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</w:pPr>
            <w:r>
              <w:t>_________________________________________</w:t>
            </w:r>
          </w:p>
          <w:p w:rsidR="00042047" w:rsidRDefault="00042047" w:rsidP="0004204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</w:t>
            </w:r>
          </w:p>
        </w:tc>
      </w:tr>
    </w:tbl>
    <w:p w:rsidR="009F4FF7" w:rsidRPr="009F4FF7" w:rsidRDefault="009F4FF7" w:rsidP="009F4FF7">
      <w:pPr>
        <w:pStyle w:val="Default"/>
        <w:rPr>
          <w:sz w:val="22"/>
          <w:szCs w:val="22"/>
        </w:rPr>
      </w:pPr>
    </w:p>
    <w:sectPr w:rsidR="009F4FF7" w:rsidRPr="009F4FF7" w:rsidSect="00042047">
      <w:headerReference w:type="default" r:id="rId9"/>
      <w:footerReference w:type="default" r:id="rId10"/>
      <w:pgSz w:w="11906" w:h="16838" w:code="9"/>
      <w:pgMar w:top="720" w:right="720" w:bottom="720" w:left="720" w:header="454" w:footer="31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39" w:rsidRDefault="00933739">
      <w:r>
        <w:separator/>
      </w:r>
    </w:p>
  </w:endnote>
  <w:endnote w:type="continuationSeparator" w:id="0">
    <w:p w:rsidR="00933739" w:rsidRDefault="0093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Default="004A761E">
    <w:pPr>
      <w:pStyle w:val="Pidipagina"/>
    </w:pPr>
    <w:r>
      <w:tab/>
    </w: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EF0B42">
      <w:rPr>
        <w:noProof/>
      </w:rPr>
      <w:t>2</w:t>
    </w:r>
    <w:r>
      <w:fldChar w:fldCharType="end"/>
    </w:r>
    <w:r>
      <w:t xml:space="preserve"> di </w:t>
    </w:r>
    <w:fldSimple w:instr=" NUMPAGES ">
      <w:r w:rsidR="00EF0B4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39" w:rsidRDefault="00933739">
      <w:r>
        <w:separator/>
      </w:r>
    </w:p>
  </w:footnote>
  <w:footnote w:type="continuationSeparator" w:id="0">
    <w:p w:rsidR="00933739" w:rsidRDefault="00933739">
      <w:r>
        <w:continuationSeparator/>
      </w:r>
    </w:p>
  </w:footnote>
  <w:footnote w:id="1">
    <w:p w:rsidR="00042047" w:rsidRPr="00042047" w:rsidRDefault="00042047" w:rsidP="00042047">
      <w:pPr>
        <w:pStyle w:val="Default"/>
        <w:rPr>
          <w:b/>
          <w:bCs/>
          <w:sz w:val="18"/>
          <w:szCs w:val="18"/>
        </w:rPr>
      </w:pPr>
      <w:r w:rsidRPr="00042047">
        <w:rPr>
          <w:rStyle w:val="Rimandonotaapidipagina"/>
          <w:b/>
        </w:rPr>
        <w:footnoteRef/>
      </w:r>
      <w:r w:rsidRPr="00042047">
        <w:rPr>
          <w:b/>
        </w:rPr>
        <w:t xml:space="preserve"> </w:t>
      </w:r>
      <w:r w:rsidRPr="00042047">
        <w:rPr>
          <w:b/>
          <w:bCs/>
          <w:sz w:val="18"/>
          <w:szCs w:val="18"/>
        </w:rPr>
        <w:t>ai sensi dell’art. 38 del DPR n. 445/2000, le istanze e le dichiarazioni devono essere corredate da fotocopia, non autenticata, del documento di identità valido di ogni sottoscrittore e firmate digitalmente ai sensi dell’</w:t>
      </w:r>
      <w:r w:rsidR="004A19EA">
        <w:rPr>
          <w:b/>
          <w:bCs/>
          <w:sz w:val="18"/>
          <w:szCs w:val="18"/>
        </w:rPr>
        <w:t>art</w:t>
      </w:r>
      <w:r w:rsidRPr="00042047">
        <w:rPr>
          <w:b/>
          <w:bCs/>
          <w:sz w:val="18"/>
          <w:szCs w:val="18"/>
        </w:rPr>
        <w:t xml:space="preserve">. 23 ter </w:t>
      </w:r>
      <w:proofErr w:type="spellStart"/>
      <w:r w:rsidR="004A19EA">
        <w:rPr>
          <w:b/>
          <w:bCs/>
          <w:sz w:val="18"/>
          <w:szCs w:val="18"/>
        </w:rPr>
        <w:t>D</w:t>
      </w:r>
      <w:r w:rsidRPr="00042047">
        <w:rPr>
          <w:b/>
          <w:bCs/>
          <w:sz w:val="18"/>
          <w:szCs w:val="18"/>
        </w:rPr>
        <w:t>.</w:t>
      </w:r>
      <w:r w:rsidR="004A19EA">
        <w:rPr>
          <w:b/>
          <w:bCs/>
          <w:sz w:val="18"/>
          <w:szCs w:val="18"/>
        </w:rPr>
        <w:t>L</w:t>
      </w:r>
      <w:r w:rsidRPr="00042047">
        <w:rPr>
          <w:b/>
          <w:bCs/>
          <w:sz w:val="18"/>
          <w:szCs w:val="18"/>
        </w:rPr>
        <w:t>gs</w:t>
      </w:r>
      <w:proofErr w:type="spellEnd"/>
      <w:r w:rsidRPr="00042047">
        <w:rPr>
          <w:b/>
          <w:bCs/>
          <w:sz w:val="18"/>
          <w:szCs w:val="18"/>
        </w:rPr>
        <w:t xml:space="preserve"> 82/2005 e </w:t>
      </w:r>
      <w:proofErr w:type="spellStart"/>
      <w:r w:rsidRPr="00042047">
        <w:rPr>
          <w:b/>
          <w:bCs/>
          <w:sz w:val="18"/>
          <w:szCs w:val="18"/>
        </w:rPr>
        <w:t>s.m.i.</w:t>
      </w:r>
      <w:proofErr w:type="spellEnd"/>
      <w:r w:rsidRPr="00042047">
        <w:rPr>
          <w:b/>
          <w:bCs/>
          <w:sz w:val="18"/>
          <w:szCs w:val="18"/>
        </w:rPr>
        <w:t>;</w:t>
      </w:r>
    </w:p>
    <w:p w:rsidR="00042047" w:rsidRDefault="00042047" w:rsidP="00042047">
      <w:pPr>
        <w:pStyle w:val="Default"/>
        <w:rPr>
          <w:bCs/>
          <w:sz w:val="18"/>
          <w:szCs w:val="18"/>
        </w:rPr>
      </w:pPr>
      <w:r w:rsidRPr="00042047">
        <w:rPr>
          <w:bCs/>
          <w:sz w:val="18"/>
          <w:szCs w:val="18"/>
        </w:rPr>
        <w:t>in caso di RTC costituendo la firma di tutti i legali rapprese</w:t>
      </w:r>
      <w:r>
        <w:rPr>
          <w:bCs/>
          <w:sz w:val="18"/>
          <w:szCs w:val="18"/>
        </w:rPr>
        <w:t xml:space="preserve">nti delle imprese </w:t>
      </w:r>
      <w:proofErr w:type="spellStart"/>
      <w:r>
        <w:rPr>
          <w:bCs/>
          <w:sz w:val="18"/>
          <w:szCs w:val="18"/>
        </w:rPr>
        <w:t>raggruppande</w:t>
      </w:r>
      <w:proofErr w:type="spellEnd"/>
      <w:r>
        <w:rPr>
          <w:bCs/>
          <w:sz w:val="18"/>
          <w:szCs w:val="18"/>
        </w:rPr>
        <w:t>;</w:t>
      </w:r>
    </w:p>
    <w:p w:rsidR="00042047" w:rsidRPr="00042047" w:rsidRDefault="00042047" w:rsidP="00042047">
      <w:pPr>
        <w:pStyle w:val="Default"/>
        <w:rPr>
          <w:bCs/>
          <w:sz w:val="18"/>
          <w:szCs w:val="18"/>
        </w:rPr>
      </w:pPr>
      <w:r w:rsidRPr="00042047">
        <w:rPr>
          <w:bCs/>
          <w:sz w:val="18"/>
          <w:szCs w:val="18"/>
        </w:rPr>
        <w:t>in caso di R.T.I. o consorzi di impresa, il presente modulo dovrà essere compilato dal legale rappresentante della capogruppo/consorzio e sottoscritto da tutte le</w:t>
      </w:r>
      <w:r>
        <w:rPr>
          <w:bCs/>
          <w:sz w:val="18"/>
          <w:szCs w:val="18"/>
        </w:rPr>
        <w:t xml:space="preserve"> imprese associate/consorziate.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Pr="001B42CC" w:rsidRDefault="004A761E" w:rsidP="001B42CC">
    <w:pPr>
      <w:pStyle w:val="Intestazione"/>
      <w:jc w:val="right"/>
      <w:rPr>
        <w:b/>
        <w:bCs/>
        <w:sz w:val="22"/>
        <w:szCs w:val="24"/>
        <w:lang w:eastAsia="zh-CN"/>
      </w:rPr>
    </w:pPr>
    <w:r>
      <w:rPr>
        <w:sz w:val="22"/>
        <w:szCs w:val="24"/>
        <w:lang w:eastAsia="zh-CN"/>
      </w:rPr>
      <w:t>“</w:t>
    </w:r>
    <w:r w:rsidRPr="00712E89">
      <w:rPr>
        <w:b/>
        <w:sz w:val="22"/>
        <w:szCs w:val="24"/>
        <w:lang w:eastAsia="zh-CN"/>
      </w:rPr>
      <w:t>mod</w:t>
    </w:r>
    <w:r>
      <w:rPr>
        <w:b/>
        <w:sz w:val="22"/>
        <w:szCs w:val="24"/>
        <w:lang w:eastAsia="zh-CN"/>
      </w:rPr>
      <w:t>ello</w:t>
    </w:r>
    <w:r w:rsidRPr="00712E89">
      <w:rPr>
        <w:b/>
        <w:sz w:val="22"/>
        <w:szCs w:val="24"/>
        <w:lang w:eastAsia="zh-CN"/>
      </w:rPr>
      <w:t xml:space="preserve"> </w:t>
    </w:r>
    <w:r w:rsidR="00810A8B">
      <w:rPr>
        <w:b/>
        <w:bCs/>
        <w:sz w:val="22"/>
        <w:szCs w:val="24"/>
        <w:lang w:eastAsia="zh-CN"/>
      </w:rPr>
      <w:t>B</w:t>
    </w:r>
    <w:r w:rsidR="00001B3C">
      <w:rPr>
        <w:b/>
        <w:bCs/>
        <w:sz w:val="22"/>
        <w:szCs w:val="24"/>
        <w:lang w:eastAsia="zh-CN"/>
      </w:rPr>
      <w:t>1</w:t>
    </w:r>
    <w:r>
      <w:rPr>
        <w:b/>
        <w:bCs/>
        <w:sz w:val="22"/>
        <w:szCs w:val="24"/>
        <w:lang w:eastAsia="zh-CN"/>
      </w:rPr>
      <w:t>”</w:t>
    </w:r>
  </w:p>
  <w:p w:rsidR="004A761E" w:rsidRDefault="004A76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E55"/>
    <w:multiLevelType w:val="hybridMultilevel"/>
    <w:tmpl w:val="C36818B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7D60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35EBF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F93"/>
    <w:multiLevelType w:val="hybridMultilevel"/>
    <w:tmpl w:val="5462B330"/>
    <w:lvl w:ilvl="0" w:tplc="DC1EE8CA">
      <w:start w:val="1"/>
      <w:numFmt w:val="lowerLetter"/>
      <w:lvlText w:val="%1)"/>
      <w:lvlJc w:val="left"/>
      <w:pPr>
        <w:tabs>
          <w:tab w:val="num" w:pos="76"/>
        </w:tabs>
        <w:ind w:left="360" w:firstLine="0"/>
      </w:pPr>
      <w:rPr>
        <w:rFonts w:ascii="Times New Roman" w:eastAsia="Times New Roman" w:hAnsi="Times New Roman" w:cs="Times New Roman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80A4D"/>
    <w:multiLevelType w:val="hybridMultilevel"/>
    <w:tmpl w:val="1242D0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04B24"/>
    <w:multiLevelType w:val="hybridMultilevel"/>
    <w:tmpl w:val="9F7002EC"/>
    <w:lvl w:ilvl="0" w:tplc="C11E2C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01175"/>
    <w:multiLevelType w:val="hybridMultilevel"/>
    <w:tmpl w:val="77FA284E"/>
    <w:lvl w:ilvl="0" w:tplc="24B492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E7798"/>
    <w:multiLevelType w:val="hybridMultilevel"/>
    <w:tmpl w:val="C744E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1E9F"/>
    <w:multiLevelType w:val="hybridMultilevel"/>
    <w:tmpl w:val="ADA62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C682C"/>
    <w:multiLevelType w:val="hybridMultilevel"/>
    <w:tmpl w:val="653E6F2A"/>
    <w:lvl w:ilvl="0" w:tplc="624EE5F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A56355"/>
    <w:multiLevelType w:val="hybridMultilevel"/>
    <w:tmpl w:val="0A7C9B0E"/>
    <w:lvl w:ilvl="0" w:tplc="D8DACC66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28B0043"/>
    <w:multiLevelType w:val="hybridMultilevel"/>
    <w:tmpl w:val="5A7CD148"/>
    <w:lvl w:ilvl="0" w:tplc="14C65D04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13CB6"/>
    <w:multiLevelType w:val="hybridMultilevel"/>
    <w:tmpl w:val="A72CDE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50591A23"/>
    <w:multiLevelType w:val="hybridMultilevel"/>
    <w:tmpl w:val="C2A6CAC0"/>
    <w:lvl w:ilvl="0" w:tplc="04100013">
      <w:start w:val="1"/>
      <w:numFmt w:val="upperRoman"/>
      <w:lvlText w:val="%1."/>
      <w:lvlJc w:val="righ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4">
    <w:nsid w:val="58836E11"/>
    <w:multiLevelType w:val="hybridMultilevel"/>
    <w:tmpl w:val="8190134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4233E"/>
    <w:multiLevelType w:val="hybridMultilevel"/>
    <w:tmpl w:val="BF604820"/>
    <w:lvl w:ilvl="0" w:tplc="6AD29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D8DACC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B1FC1"/>
    <w:multiLevelType w:val="hybridMultilevel"/>
    <w:tmpl w:val="D80614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7D9638D6"/>
    <w:multiLevelType w:val="hybridMultilevel"/>
    <w:tmpl w:val="FFAAA27E"/>
    <w:lvl w:ilvl="0" w:tplc="D8DACC6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8">
    <w:nsid w:val="7EEB4774"/>
    <w:multiLevelType w:val="hybridMultilevel"/>
    <w:tmpl w:val="BCE04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3"/>
  </w:num>
  <w:num w:numId="5">
    <w:abstractNumId w:val="11"/>
  </w:num>
  <w:num w:numId="6">
    <w:abstractNumId w:val="15"/>
  </w:num>
  <w:num w:numId="7">
    <w:abstractNumId w:val="8"/>
  </w:num>
  <w:num w:numId="8">
    <w:abstractNumId w:val="17"/>
  </w:num>
  <w:num w:numId="9">
    <w:abstractNumId w:val="18"/>
  </w:num>
  <w:num w:numId="10">
    <w:abstractNumId w:val="10"/>
  </w:num>
  <w:num w:numId="11">
    <w:abstractNumId w:val="4"/>
  </w:num>
  <w:num w:numId="12">
    <w:abstractNumId w:val="7"/>
  </w:num>
  <w:num w:numId="13">
    <w:abstractNumId w:val="0"/>
  </w:num>
  <w:num w:numId="14">
    <w:abstractNumId w:val="14"/>
  </w:num>
  <w:num w:numId="15">
    <w:abstractNumId w:val="2"/>
  </w:num>
  <w:num w:numId="16">
    <w:abstractNumId w:val="6"/>
  </w:num>
  <w:num w:numId="17">
    <w:abstractNumId w:val="13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F3"/>
    <w:rsid w:val="00001B3C"/>
    <w:rsid w:val="00005CF3"/>
    <w:rsid w:val="0004000C"/>
    <w:rsid w:val="00042047"/>
    <w:rsid w:val="000662B9"/>
    <w:rsid w:val="00073328"/>
    <w:rsid w:val="000A2D42"/>
    <w:rsid w:val="000D1F4A"/>
    <w:rsid w:val="000E019E"/>
    <w:rsid w:val="000E2756"/>
    <w:rsid w:val="00102186"/>
    <w:rsid w:val="00142659"/>
    <w:rsid w:val="001650B6"/>
    <w:rsid w:val="00185B82"/>
    <w:rsid w:val="001A533C"/>
    <w:rsid w:val="001A63AA"/>
    <w:rsid w:val="001B42CC"/>
    <w:rsid w:val="001C02A0"/>
    <w:rsid w:val="001F1B8F"/>
    <w:rsid w:val="002332ED"/>
    <w:rsid w:val="00256B98"/>
    <w:rsid w:val="00265E03"/>
    <w:rsid w:val="0029413D"/>
    <w:rsid w:val="002B192C"/>
    <w:rsid w:val="002C0F74"/>
    <w:rsid w:val="002C2E22"/>
    <w:rsid w:val="002F79F4"/>
    <w:rsid w:val="0031156A"/>
    <w:rsid w:val="00342718"/>
    <w:rsid w:val="00360940"/>
    <w:rsid w:val="003913A2"/>
    <w:rsid w:val="003C15B1"/>
    <w:rsid w:val="003D2EF2"/>
    <w:rsid w:val="0040322C"/>
    <w:rsid w:val="00404DD8"/>
    <w:rsid w:val="0042277D"/>
    <w:rsid w:val="00456B78"/>
    <w:rsid w:val="004677FF"/>
    <w:rsid w:val="004809CB"/>
    <w:rsid w:val="00484BA3"/>
    <w:rsid w:val="00490114"/>
    <w:rsid w:val="004968EE"/>
    <w:rsid w:val="004A19EA"/>
    <w:rsid w:val="004A761E"/>
    <w:rsid w:val="004C4ADD"/>
    <w:rsid w:val="004F4653"/>
    <w:rsid w:val="005F407E"/>
    <w:rsid w:val="0061526B"/>
    <w:rsid w:val="00634E0B"/>
    <w:rsid w:val="00646248"/>
    <w:rsid w:val="00657704"/>
    <w:rsid w:val="0066164C"/>
    <w:rsid w:val="00661BE9"/>
    <w:rsid w:val="0067644B"/>
    <w:rsid w:val="00696981"/>
    <w:rsid w:val="00712E89"/>
    <w:rsid w:val="007140C3"/>
    <w:rsid w:val="0073188D"/>
    <w:rsid w:val="00734358"/>
    <w:rsid w:val="0074620A"/>
    <w:rsid w:val="007603B6"/>
    <w:rsid w:val="00784068"/>
    <w:rsid w:val="007974B8"/>
    <w:rsid w:val="007A2962"/>
    <w:rsid w:val="007C2444"/>
    <w:rsid w:val="007C3E4C"/>
    <w:rsid w:val="007D28DC"/>
    <w:rsid w:val="007E1761"/>
    <w:rsid w:val="007E271A"/>
    <w:rsid w:val="00810A8B"/>
    <w:rsid w:val="008118DD"/>
    <w:rsid w:val="00825E7F"/>
    <w:rsid w:val="008315B9"/>
    <w:rsid w:val="00836E62"/>
    <w:rsid w:val="008408B6"/>
    <w:rsid w:val="0086046B"/>
    <w:rsid w:val="0086297E"/>
    <w:rsid w:val="00883208"/>
    <w:rsid w:val="008A72E7"/>
    <w:rsid w:val="008A77A0"/>
    <w:rsid w:val="008C1242"/>
    <w:rsid w:val="00925AFF"/>
    <w:rsid w:val="00933739"/>
    <w:rsid w:val="0097739A"/>
    <w:rsid w:val="009B7658"/>
    <w:rsid w:val="009D6B5D"/>
    <w:rsid w:val="009E11D6"/>
    <w:rsid w:val="009F4FF7"/>
    <w:rsid w:val="00A1471C"/>
    <w:rsid w:val="00A2495C"/>
    <w:rsid w:val="00A306C3"/>
    <w:rsid w:val="00A61E3D"/>
    <w:rsid w:val="00A82CD5"/>
    <w:rsid w:val="00A934FF"/>
    <w:rsid w:val="00AB31B8"/>
    <w:rsid w:val="00AB40B5"/>
    <w:rsid w:val="00B4206F"/>
    <w:rsid w:val="00B429F0"/>
    <w:rsid w:val="00B9230C"/>
    <w:rsid w:val="00C159FF"/>
    <w:rsid w:val="00C27583"/>
    <w:rsid w:val="00C30079"/>
    <w:rsid w:val="00C4411D"/>
    <w:rsid w:val="00C5319A"/>
    <w:rsid w:val="00C55EF1"/>
    <w:rsid w:val="00CD19C3"/>
    <w:rsid w:val="00D03D29"/>
    <w:rsid w:val="00D05443"/>
    <w:rsid w:val="00D05E6F"/>
    <w:rsid w:val="00D307F1"/>
    <w:rsid w:val="00D52C8B"/>
    <w:rsid w:val="00D557C6"/>
    <w:rsid w:val="00D578B3"/>
    <w:rsid w:val="00D65411"/>
    <w:rsid w:val="00D70C47"/>
    <w:rsid w:val="00D81132"/>
    <w:rsid w:val="00D8484B"/>
    <w:rsid w:val="00D84863"/>
    <w:rsid w:val="00D97D85"/>
    <w:rsid w:val="00DA0E0C"/>
    <w:rsid w:val="00DD1830"/>
    <w:rsid w:val="00DD6092"/>
    <w:rsid w:val="00E27C5F"/>
    <w:rsid w:val="00E30B39"/>
    <w:rsid w:val="00E43427"/>
    <w:rsid w:val="00E4760F"/>
    <w:rsid w:val="00E70E09"/>
    <w:rsid w:val="00E76B7F"/>
    <w:rsid w:val="00E85E3A"/>
    <w:rsid w:val="00EB78AF"/>
    <w:rsid w:val="00ED452C"/>
    <w:rsid w:val="00ED6424"/>
    <w:rsid w:val="00EE592A"/>
    <w:rsid w:val="00EF0B42"/>
    <w:rsid w:val="00F27C2E"/>
    <w:rsid w:val="00F31AAF"/>
    <w:rsid w:val="00FB3A3C"/>
    <w:rsid w:val="00FB605E"/>
    <w:rsid w:val="00FC4552"/>
    <w:rsid w:val="00FD585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modello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6721D-2F87-420E-8945-38C0EDAA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lettera.dot</Template>
  <TotalTime>7</TotalTime>
  <Pages>2</Pages>
  <Words>511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COMUNE DI CITTIGLIO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GT</dc:creator>
  <cp:lastModifiedBy>Emanuele Magistrali</cp:lastModifiedBy>
  <cp:revision>9</cp:revision>
  <cp:lastPrinted>2015-04-23T06:45:00Z</cp:lastPrinted>
  <dcterms:created xsi:type="dcterms:W3CDTF">2017-06-29T06:47:00Z</dcterms:created>
  <dcterms:modified xsi:type="dcterms:W3CDTF">2017-07-05T09:47:00Z</dcterms:modified>
</cp:coreProperties>
</file>